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DE5D4" w14:textId="77777777" w:rsidR="00923A13" w:rsidRDefault="00923A13" w:rsidP="00923A1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Margote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OSBERN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6476D9E5" w14:textId="77777777" w:rsidR="00923A13" w:rsidRDefault="00923A13" w:rsidP="00923A13">
      <w:pPr>
        <w:rPr>
          <w:rFonts w:ascii="Times New Roman" w:hAnsi="Times New Roman" w:cs="Times New Roman"/>
          <w:sz w:val="24"/>
          <w:szCs w:val="24"/>
        </w:rPr>
      </w:pPr>
    </w:p>
    <w:p w14:paraId="3E9204E7" w14:textId="77777777" w:rsidR="00923A13" w:rsidRDefault="00923A13" w:rsidP="00923A13">
      <w:pPr>
        <w:rPr>
          <w:rFonts w:ascii="Times New Roman" w:hAnsi="Times New Roman" w:cs="Times New Roman"/>
          <w:sz w:val="24"/>
          <w:szCs w:val="24"/>
        </w:rPr>
      </w:pPr>
    </w:p>
    <w:p w14:paraId="02D2DC2D" w14:textId="77777777" w:rsidR="00923A13" w:rsidRDefault="00923A13" w:rsidP="00923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Oct.1404</w:t>
      </w:r>
      <w:r>
        <w:rPr>
          <w:rFonts w:ascii="Times New Roman" w:hAnsi="Times New Roman" w:cs="Times New Roman"/>
          <w:sz w:val="24"/>
          <w:szCs w:val="24"/>
        </w:rPr>
        <w:tab/>
        <w:t>William Dalby of Oakham(q.v.) bequeathed her 6s 8d.</w:t>
      </w:r>
    </w:p>
    <w:p w14:paraId="6E555E0C" w14:textId="77777777" w:rsidR="00923A13" w:rsidRDefault="00923A13" w:rsidP="00923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5C05D8F0" w14:textId="77777777" w:rsidR="00923A13" w:rsidRDefault="00923A13" w:rsidP="00923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Archer, pub. Lincoln Record Society 1962 vol.1 pp.24-5)</w:t>
      </w:r>
    </w:p>
    <w:p w14:paraId="67605337" w14:textId="77777777" w:rsidR="00923A13" w:rsidRDefault="00923A13" w:rsidP="00923A13">
      <w:pPr>
        <w:rPr>
          <w:rFonts w:ascii="Times New Roman" w:hAnsi="Times New Roman" w:cs="Times New Roman"/>
          <w:sz w:val="24"/>
          <w:szCs w:val="24"/>
        </w:rPr>
      </w:pPr>
    </w:p>
    <w:p w14:paraId="756551A0" w14:textId="77777777" w:rsidR="00923A13" w:rsidRDefault="00923A13" w:rsidP="00923A13">
      <w:pPr>
        <w:rPr>
          <w:rFonts w:ascii="Times New Roman" w:hAnsi="Times New Roman" w:cs="Times New Roman"/>
          <w:sz w:val="24"/>
          <w:szCs w:val="24"/>
        </w:rPr>
      </w:pPr>
    </w:p>
    <w:p w14:paraId="4AF94F80" w14:textId="77777777" w:rsidR="00923A13" w:rsidRDefault="00923A13" w:rsidP="00923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2022</w:t>
      </w:r>
    </w:p>
    <w:p w14:paraId="433A945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B93C8" w14:textId="77777777" w:rsidR="00923A13" w:rsidRDefault="00923A13" w:rsidP="009139A6">
      <w:r>
        <w:separator/>
      </w:r>
    </w:p>
  </w:endnote>
  <w:endnote w:type="continuationSeparator" w:id="0">
    <w:p w14:paraId="4D56AAEE" w14:textId="77777777" w:rsidR="00923A13" w:rsidRDefault="00923A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29E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CC1A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C02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95DF1" w14:textId="77777777" w:rsidR="00923A13" w:rsidRDefault="00923A13" w:rsidP="009139A6">
      <w:r>
        <w:separator/>
      </w:r>
    </w:p>
  </w:footnote>
  <w:footnote w:type="continuationSeparator" w:id="0">
    <w:p w14:paraId="221268A5" w14:textId="77777777" w:rsidR="00923A13" w:rsidRDefault="00923A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115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6F2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1C6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A13"/>
    <w:rsid w:val="000666E0"/>
    <w:rsid w:val="002510B7"/>
    <w:rsid w:val="005C130B"/>
    <w:rsid w:val="00826F5C"/>
    <w:rsid w:val="009139A6"/>
    <w:rsid w:val="00923A13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C1537"/>
  <w15:chartTrackingRefBased/>
  <w15:docId w15:val="{A048E02A-E7B9-497F-B889-E3F941EF1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A13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2022-10-24T20:49:00Z</dcterms:created>
  <dcterms:modified xsi:type="dcterms:W3CDTF">2022-10-24T20:50:00Z</dcterms:modified>
</cp:coreProperties>
</file>